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E0128" w14:textId="0E3D5E2B" w:rsidR="00535962" w:rsidRPr="00F7167E" w:rsidRDefault="0053146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19ACB91" wp14:editId="679EE9AC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89" y="1077"/>
                              <a:ext cx="18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665EE19" w14:textId="12D49754" w:rsidR="007A791C" w:rsidRPr="007A791C" w:rsidRDefault="00531469" w:rsidP="00F9204E">
                                    <w:p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INTRANT-</w:t>
                                    </w:r>
                                    <w:r w:rsidR="00E2407D">
                                      <w:rPr>
                                        <w:rStyle w:val="Style2"/>
                                      </w:rPr>
                                      <w:t>DAF-C</w:t>
                                    </w:r>
                                    <w:r w:rsidR="00BA3FB4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E2407D">
                                      <w:rPr>
                                        <w:rStyle w:val="Style2"/>
                                      </w:rPr>
                                      <w:t>-2025-00</w:t>
                                    </w:r>
                                    <w:r w:rsidR="00291041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7414C5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</w:p>
                                  <w:p w14:paraId="4F6C1477" w14:textId="77777777" w:rsidR="001466B0" w:rsidRPr="00535962" w:rsidRDefault="007414C5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1F1C15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9ACB91" id="Group 21" o:spid="_x0000_s1026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89;top:1077;width:18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665EE19" w14:textId="12D49754" w:rsidR="007A791C" w:rsidRPr="007A791C" w:rsidRDefault="00531469" w:rsidP="00F9204E">
                              <w:p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INTRANT-</w:t>
                              </w:r>
                              <w:r w:rsidR="00E2407D">
                                <w:rPr>
                                  <w:rStyle w:val="Style2"/>
                                </w:rPr>
                                <w:t>DAF-C</w:t>
                              </w:r>
                              <w:r w:rsidR="00BA3FB4">
                                <w:rPr>
                                  <w:rStyle w:val="Style2"/>
                                </w:rPr>
                                <w:t>D</w:t>
                              </w:r>
                              <w:r w:rsidR="00E2407D">
                                <w:rPr>
                                  <w:rStyle w:val="Style2"/>
                                </w:rPr>
                                <w:t>-2025-00</w:t>
                              </w:r>
                              <w:r w:rsidR="00291041">
                                <w:rPr>
                                  <w:rStyle w:val="Style2"/>
                                </w:rPr>
                                <w:t>3</w:t>
                              </w:r>
                              <w:r w:rsidR="007414C5">
                                <w:rPr>
                                  <w:rStyle w:val="Style2"/>
                                </w:rPr>
                                <w:t>0</w:t>
                              </w:r>
                            </w:p>
                            <w:p w14:paraId="4F6C1477" w14:textId="77777777" w:rsidR="001466B0" w:rsidRPr="00535962" w:rsidRDefault="007414C5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1F1C15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06AD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3FBF86" wp14:editId="63524E9E">
                <wp:simplePos x="0" y="0"/>
                <wp:positionH relativeFrom="column">
                  <wp:posOffset>4405023</wp:posOffset>
                </wp:positionH>
                <wp:positionV relativeFrom="paragraph">
                  <wp:posOffset>159026</wp:posOffset>
                </wp:positionV>
                <wp:extent cx="1994452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4452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04D368" w14:textId="77777777" w:rsidR="0026335F" w:rsidRPr="0026335F" w:rsidRDefault="002633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FBF86" id="Text Box 12" o:spid="_x0000_s1031" type="#_x0000_t202" style="position:absolute;margin-left:346.85pt;margin-top:12.5pt;width:157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" filled="f" stroked="f">
                <v:textbox>
                  <w:txbxContent>
                    <w:p w14:paraId="1E04D368" w14:textId="77777777" w:rsidR="0026335F" w:rsidRPr="0026335F" w:rsidRDefault="0026335F"/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F70D4D" wp14:editId="3EC60A3B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8BC10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4E83494E" wp14:editId="1DA0274E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109961" wp14:editId="2BD8E10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75A513A" w14:textId="3E985064" w:rsidR="00BC61BD" w:rsidRPr="00BC61BD" w:rsidRDefault="00531469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31469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450E963" wp14:editId="3822A29C">
                                      <wp:extent cx="845820" cy="180340"/>
                                      <wp:effectExtent l="0" t="0" r="0" b="0"/>
                                      <wp:docPr id="1132736113" name="Imagen 125740648" descr="A picture containing text, sign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32736113" name="Imagen 125740648" descr="A picture containing text, sign&#10;&#10;Description automatically generated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765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1803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09961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75A513A" w14:textId="3E985064" w:rsidR="00BC61BD" w:rsidRPr="00BC61BD" w:rsidRDefault="00531469">
                          <w:pPr>
                            <w:rPr>
                              <w:lang w:val="en-US"/>
                            </w:rPr>
                          </w:pPr>
                          <w:r w:rsidRPr="00531469">
                            <w:rPr>
                              <w:noProof/>
                            </w:rPr>
                            <w:drawing>
                              <wp:inline distT="0" distB="0" distL="0" distR="0" wp14:anchorId="7450E963" wp14:editId="3822A29C">
                                <wp:extent cx="845820" cy="180340"/>
                                <wp:effectExtent l="0" t="0" r="0" b="0"/>
                                <wp:docPr id="1132736113" name="Imagen 125740648" descr="A picture containing text, sign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32736113" name="Imagen 125740648" descr="A picture containing text, sign&#10;&#10;Description automatically generated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765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1803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51F038C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3C90C5" wp14:editId="408AB241">
                <wp:simplePos x="0" y="0"/>
                <wp:positionH relativeFrom="column">
                  <wp:posOffset>4772025</wp:posOffset>
                </wp:positionH>
                <wp:positionV relativeFrom="paragraph">
                  <wp:posOffset>131445</wp:posOffset>
                </wp:positionV>
                <wp:extent cx="15570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0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4A18F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4" type="#_x0000_t202" style="position:absolute;margin-left:375.75pt;margin-top:10.35pt;width:122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sE4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1D7C530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E5358A" wp14:editId="14834BB9">
                <wp:simplePos x="0" y="0"/>
                <wp:positionH relativeFrom="column">
                  <wp:posOffset>1028700</wp:posOffset>
                </wp:positionH>
                <wp:positionV relativeFrom="paragraph">
                  <wp:posOffset>24765</wp:posOffset>
                </wp:positionV>
                <wp:extent cx="3333750" cy="4381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BA66E" w14:textId="0C03AA31" w:rsidR="002E1412" w:rsidRPr="002E1412" w:rsidRDefault="007414C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31469" w:rsidRPr="0053146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Instituto Nacional de Tránsito y Transporte Terrestre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5358A" id="Text Box 16" o:spid="_x0000_s1035" type="#_x0000_t202" style="position:absolute;margin-left:81pt;margin-top:1.95pt;width:262.5pt;height:3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" stroked="f">
                <v:textbox>
                  <w:txbxContent>
                    <w:p w14:paraId="69FBA66E" w14:textId="0C03AA31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531469" w:rsidRPr="00531469">
                            <w:rPr>
                              <w:rStyle w:val="Style6"/>
                              <w:sz w:val="24"/>
                              <w:szCs w:val="24"/>
                            </w:rPr>
                            <w:t>Instituto Nacional de Tránsito y Transporte Terrestre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B4862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18C279D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F7D056" wp14:editId="7B00529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74A00A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08D8A5E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66EA6BB" wp14:editId="6DFF2F4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518A40" w14:textId="77777777" w:rsidR="002E1412" w:rsidRPr="002E1412" w:rsidRDefault="007414C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EA6B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6F518A40" w14:textId="77777777" w:rsidR="002E1412" w:rsidRPr="002E1412" w:rsidRDefault="00BA3FB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A60552B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CB047CF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1BFAD55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1698D9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96AA411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B24E675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01A3D8A1" w14:textId="77777777" w:rsidTr="00E82502">
        <w:trPr>
          <w:cantSplit/>
          <w:trHeight w:val="440"/>
        </w:trPr>
        <w:tc>
          <w:tcPr>
            <w:tcW w:w="9252" w:type="dxa"/>
          </w:tcPr>
          <w:p w14:paraId="51A9FEE1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58E6DE8C" w14:textId="77777777" w:rsidTr="00E82502">
        <w:trPr>
          <w:cantSplit/>
          <w:trHeight w:val="440"/>
        </w:trPr>
        <w:tc>
          <w:tcPr>
            <w:tcW w:w="9252" w:type="dxa"/>
          </w:tcPr>
          <w:p w14:paraId="05BA58A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5DD8AFDF" w14:textId="77777777" w:rsidTr="00E82502">
        <w:trPr>
          <w:cantSplit/>
          <w:trHeight w:val="440"/>
        </w:trPr>
        <w:tc>
          <w:tcPr>
            <w:tcW w:w="9252" w:type="dxa"/>
          </w:tcPr>
          <w:p w14:paraId="2BF47FD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13852B11" w14:textId="77777777" w:rsidTr="00E82502">
        <w:trPr>
          <w:cantSplit/>
          <w:trHeight w:val="440"/>
        </w:trPr>
        <w:tc>
          <w:tcPr>
            <w:tcW w:w="9252" w:type="dxa"/>
          </w:tcPr>
          <w:p w14:paraId="5CDFDF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E5FC6EE" w14:textId="77777777" w:rsidTr="00E82502">
        <w:trPr>
          <w:cantSplit/>
          <w:trHeight w:val="440"/>
        </w:trPr>
        <w:tc>
          <w:tcPr>
            <w:tcW w:w="9252" w:type="dxa"/>
          </w:tcPr>
          <w:p w14:paraId="76D1EC3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3C5B321" w14:textId="77777777" w:rsidTr="00E82502">
        <w:trPr>
          <w:cantSplit/>
          <w:trHeight w:val="440"/>
        </w:trPr>
        <w:tc>
          <w:tcPr>
            <w:tcW w:w="9252" w:type="dxa"/>
          </w:tcPr>
          <w:p w14:paraId="6B5F874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AD5A1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0A1D5A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8EA1A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DBE3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275D380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B4CB1" w14:textId="77777777" w:rsidR="006473D2" w:rsidRDefault="006473D2" w:rsidP="001007E7">
      <w:pPr>
        <w:spacing w:after="0" w:line="240" w:lineRule="auto"/>
      </w:pPr>
      <w:r>
        <w:separator/>
      </w:r>
    </w:p>
  </w:endnote>
  <w:endnote w:type="continuationSeparator" w:id="0">
    <w:p w14:paraId="06FC1ED5" w14:textId="77777777" w:rsidR="006473D2" w:rsidRDefault="006473D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2D9B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67113A4" wp14:editId="6B0B7E9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04B5E2" wp14:editId="56C27425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35D1C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447B2B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EE8F7F" wp14:editId="6703F618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C1914E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F47AC02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B9E90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D23452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D1FCBB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7D8202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3118C" w14:textId="77777777" w:rsidR="006473D2" w:rsidRDefault="006473D2" w:rsidP="001007E7">
      <w:pPr>
        <w:spacing w:after="0" w:line="240" w:lineRule="auto"/>
      </w:pPr>
      <w:r>
        <w:separator/>
      </w:r>
    </w:p>
  </w:footnote>
  <w:footnote w:type="continuationSeparator" w:id="0">
    <w:p w14:paraId="4AB48B87" w14:textId="77777777" w:rsidR="006473D2" w:rsidRDefault="006473D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21BA0"/>
    <w:rsid w:val="00022097"/>
    <w:rsid w:val="0002545C"/>
    <w:rsid w:val="00034DD9"/>
    <w:rsid w:val="00045479"/>
    <w:rsid w:val="0005792C"/>
    <w:rsid w:val="00082554"/>
    <w:rsid w:val="000B0DCD"/>
    <w:rsid w:val="000B18C4"/>
    <w:rsid w:val="000C3578"/>
    <w:rsid w:val="000C738A"/>
    <w:rsid w:val="000E02D9"/>
    <w:rsid w:val="000F1098"/>
    <w:rsid w:val="001007E7"/>
    <w:rsid w:val="001020C0"/>
    <w:rsid w:val="00112394"/>
    <w:rsid w:val="001466B0"/>
    <w:rsid w:val="00157600"/>
    <w:rsid w:val="00170EC5"/>
    <w:rsid w:val="00181E8D"/>
    <w:rsid w:val="00194FF2"/>
    <w:rsid w:val="001A1E07"/>
    <w:rsid w:val="001A3F92"/>
    <w:rsid w:val="001E3EB2"/>
    <w:rsid w:val="001F73A7"/>
    <w:rsid w:val="002009A7"/>
    <w:rsid w:val="0023347B"/>
    <w:rsid w:val="00253DBA"/>
    <w:rsid w:val="0026335F"/>
    <w:rsid w:val="00291041"/>
    <w:rsid w:val="00295BD4"/>
    <w:rsid w:val="002A4A49"/>
    <w:rsid w:val="002D451D"/>
    <w:rsid w:val="002E1412"/>
    <w:rsid w:val="002F77BC"/>
    <w:rsid w:val="00306AD5"/>
    <w:rsid w:val="00314023"/>
    <w:rsid w:val="00341484"/>
    <w:rsid w:val="0034555D"/>
    <w:rsid w:val="0035480E"/>
    <w:rsid w:val="00357FE3"/>
    <w:rsid w:val="003830DC"/>
    <w:rsid w:val="00386D05"/>
    <w:rsid w:val="00392351"/>
    <w:rsid w:val="003974DF"/>
    <w:rsid w:val="003A6141"/>
    <w:rsid w:val="003D6EA5"/>
    <w:rsid w:val="00404131"/>
    <w:rsid w:val="0042490F"/>
    <w:rsid w:val="004379A6"/>
    <w:rsid w:val="0044234A"/>
    <w:rsid w:val="00456C17"/>
    <w:rsid w:val="00466B9C"/>
    <w:rsid w:val="004823CB"/>
    <w:rsid w:val="004919EA"/>
    <w:rsid w:val="004B30DA"/>
    <w:rsid w:val="004D45A8"/>
    <w:rsid w:val="004F0709"/>
    <w:rsid w:val="005023EC"/>
    <w:rsid w:val="00531469"/>
    <w:rsid w:val="00535962"/>
    <w:rsid w:val="00567EC3"/>
    <w:rsid w:val="005E0D37"/>
    <w:rsid w:val="00611A07"/>
    <w:rsid w:val="0062592A"/>
    <w:rsid w:val="00645BED"/>
    <w:rsid w:val="006473D2"/>
    <w:rsid w:val="006506D0"/>
    <w:rsid w:val="00651E48"/>
    <w:rsid w:val="00652712"/>
    <w:rsid w:val="00666D56"/>
    <w:rsid w:val="006709BC"/>
    <w:rsid w:val="00676E72"/>
    <w:rsid w:val="006E0C67"/>
    <w:rsid w:val="006E7E60"/>
    <w:rsid w:val="006F567F"/>
    <w:rsid w:val="00725091"/>
    <w:rsid w:val="007414C5"/>
    <w:rsid w:val="00762031"/>
    <w:rsid w:val="00780880"/>
    <w:rsid w:val="0079781D"/>
    <w:rsid w:val="007A791C"/>
    <w:rsid w:val="007B0E1F"/>
    <w:rsid w:val="007B6F6F"/>
    <w:rsid w:val="007D46EB"/>
    <w:rsid w:val="007E6E89"/>
    <w:rsid w:val="00820C9F"/>
    <w:rsid w:val="0082707E"/>
    <w:rsid w:val="008315B0"/>
    <w:rsid w:val="00862E65"/>
    <w:rsid w:val="008905AC"/>
    <w:rsid w:val="00890FCA"/>
    <w:rsid w:val="008B3AE5"/>
    <w:rsid w:val="008B58F4"/>
    <w:rsid w:val="008C2FAC"/>
    <w:rsid w:val="008C388B"/>
    <w:rsid w:val="008D1049"/>
    <w:rsid w:val="0094367D"/>
    <w:rsid w:val="00966EEE"/>
    <w:rsid w:val="00974EED"/>
    <w:rsid w:val="00977C54"/>
    <w:rsid w:val="00981CA9"/>
    <w:rsid w:val="009A6291"/>
    <w:rsid w:val="009F78CE"/>
    <w:rsid w:val="00A16099"/>
    <w:rsid w:val="00A30D80"/>
    <w:rsid w:val="00A640BD"/>
    <w:rsid w:val="00A641A7"/>
    <w:rsid w:val="00A72F42"/>
    <w:rsid w:val="00A95E2E"/>
    <w:rsid w:val="00AD7919"/>
    <w:rsid w:val="00AF2E6B"/>
    <w:rsid w:val="00AF306F"/>
    <w:rsid w:val="00AF7BFE"/>
    <w:rsid w:val="00B62EEF"/>
    <w:rsid w:val="00B97B51"/>
    <w:rsid w:val="00BA0007"/>
    <w:rsid w:val="00BA3FB4"/>
    <w:rsid w:val="00BB1D79"/>
    <w:rsid w:val="00BC1D0C"/>
    <w:rsid w:val="00BC61BD"/>
    <w:rsid w:val="00BD1586"/>
    <w:rsid w:val="00BD21C9"/>
    <w:rsid w:val="00BF168E"/>
    <w:rsid w:val="00BF573D"/>
    <w:rsid w:val="00C078CB"/>
    <w:rsid w:val="00C12277"/>
    <w:rsid w:val="00C22DBE"/>
    <w:rsid w:val="00C33AB6"/>
    <w:rsid w:val="00C35D16"/>
    <w:rsid w:val="00C5078F"/>
    <w:rsid w:val="00C66D08"/>
    <w:rsid w:val="00C67CD4"/>
    <w:rsid w:val="00C7470C"/>
    <w:rsid w:val="00C94802"/>
    <w:rsid w:val="00CA0E82"/>
    <w:rsid w:val="00CA164C"/>
    <w:rsid w:val="00CA4661"/>
    <w:rsid w:val="00CE1B4A"/>
    <w:rsid w:val="00CE67A3"/>
    <w:rsid w:val="00D040C1"/>
    <w:rsid w:val="00D1201E"/>
    <w:rsid w:val="00D24FA7"/>
    <w:rsid w:val="00D45A3E"/>
    <w:rsid w:val="00D50EFB"/>
    <w:rsid w:val="00D63EE7"/>
    <w:rsid w:val="00D64696"/>
    <w:rsid w:val="00D7710E"/>
    <w:rsid w:val="00D90D49"/>
    <w:rsid w:val="00D9600B"/>
    <w:rsid w:val="00D97BB9"/>
    <w:rsid w:val="00DB1A41"/>
    <w:rsid w:val="00DC5D96"/>
    <w:rsid w:val="00DC7732"/>
    <w:rsid w:val="00DD4F3E"/>
    <w:rsid w:val="00DF5AEF"/>
    <w:rsid w:val="00E11CAC"/>
    <w:rsid w:val="00E13E55"/>
    <w:rsid w:val="00E2407D"/>
    <w:rsid w:val="00E82502"/>
    <w:rsid w:val="00EA6B34"/>
    <w:rsid w:val="00EA7406"/>
    <w:rsid w:val="00EE1E7B"/>
    <w:rsid w:val="00F03577"/>
    <w:rsid w:val="00F225BF"/>
    <w:rsid w:val="00F53753"/>
    <w:rsid w:val="00F61B64"/>
    <w:rsid w:val="00F7167E"/>
    <w:rsid w:val="00F7443C"/>
    <w:rsid w:val="00F84D68"/>
    <w:rsid w:val="00F9204E"/>
    <w:rsid w:val="00F9504D"/>
    <w:rsid w:val="00FA01DC"/>
    <w:rsid w:val="00FA2AFA"/>
    <w:rsid w:val="00FC2870"/>
    <w:rsid w:val="00FF3742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F587EC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2549A-5241-48BD-9BAB-9778D66E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Compras</cp:lastModifiedBy>
  <cp:revision>38</cp:revision>
  <cp:lastPrinted>2011-03-04T18:48:00Z</cp:lastPrinted>
  <dcterms:created xsi:type="dcterms:W3CDTF">2021-04-19T19:23:00Z</dcterms:created>
  <dcterms:modified xsi:type="dcterms:W3CDTF">2025-08-06T17:18:00Z</dcterms:modified>
</cp:coreProperties>
</file>